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8DCD5" w14:textId="77777777" w:rsidR="00CA5058" w:rsidRPr="00690BA6" w:rsidRDefault="00CA5058" w:rsidP="00CA505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ROSEWAGEN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312CC6CC" w14:textId="77777777" w:rsidR="00CA5058" w:rsidRDefault="00CA5058" w:rsidP="00CA50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1DD35DC6" w14:textId="77777777" w:rsidR="00CA5058" w:rsidRDefault="00CA5058" w:rsidP="00CA50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C12A5A" w14:textId="77777777" w:rsidR="00CA5058" w:rsidRDefault="00CA5058" w:rsidP="00CA50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82AC18" w14:textId="77777777" w:rsidR="00CA5058" w:rsidRDefault="00CA5058" w:rsidP="00CA505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Treverakke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3910CFB0" w14:textId="77777777" w:rsidR="00CA5058" w:rsidRDefault="00CA5058" w:rsidP="00CA5058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m.9,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4FC6AE7" w14:textId="77777777" w:rsidR="00CA5058" w:rsidRDefault="00CA5058" w:rsidP="00CA5058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729E0332" w14:textId="77777777" w:rsidR="00CA5058" w:rsidRDefault="00CA5058" w:rsidP="00CA50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ED88DB" w14:textId="77777777" w:rsidR="00CA5058" w:rsidRDefault="00CA5058" w:rsidP="00CA50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A7FE6B" w14:textId="77777777" w:rsidR="00CA5058" w:rsidRDefault="00CA5058" w:rsidP="00CA50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October 2021</w:t>
      </w:r>
    </w:p>
    <w:p w14:paraId="3308F83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A2960" w14:textId="77777777" w:rsidR="00CA5058" w:rsidRDefault="00CA5058" w:rsidP="009139A6">
      <w:r>
        <w:separator/>
      </w:r>
    </w:p>
  </w:endnote>
  <w:endnote w:type="continuationSeparator" w:id="0">
    <w:p w14:paraId="46F78299" w14:textId="77777777" w:rsidR="00CA5058" w:rsidRDefault="00CA50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764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EB5E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4779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822BC" w14:textId="77777777" w:rsidR="00CA5058" w:rsidRDefault="00CA5058" w:rsidP="009139A6">
      <w:r>
        <w:separator/>
      </w:r>
    </w:p>
  </w:footnote>
  <w:footnote w:type="continuationSeparator" w:id="0">
    <w:p w14:paraId="7C4E2449" w14:textId="77777777" w:rsidR="00CA5058" w:rsidRDefault="00CA50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84E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3D8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F063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05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A5058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16D35"/>
  <w15:chartTrackingRefBased/>
  <w15:docId w15:val="{393E9CC5-5E24-411B-B542-CB20F70EF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2021-12-06T11:53:00Z</dcterms:created>
  <dcterms:modified xsi:type="dcterms:W3CDTF">2021-12-06T11:54:00Z</dcterms:modified>
</cp:coreProperties>
</file>